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BF7B1" w14:textId="77777777" w:rsidR="00535962" w:rsidRPr="00F7167E" w:rsidRDefault="003417A9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77458E00" wp14:editId="42659740">
                <wp:simplePos x="0" y="0"/>
                <wp:positionH relativeFrom="column">
                  <wp:posOffset>4067174</wp:posOffset>
                </wp:positionH>
                <wp:positionV relativeFrom="paragraph">
                  <wp:posOffset>-466725</wp:posOffset>
                </wp:positionV>
                <wp:extent cx="2143125" cy="638810"/>
                <wp:effectExtent l="0" t="0" r="28575" b="279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63881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37358192" w14:textId="70ADF703" w:rsidR="007A0E60" w:rsidRPr="006B27F1" w:rsidRDefault="007A0E60" w:rsidP="007A0E60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  <w:r w:rsidRPr="006B27F1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EDESUR-</w:t>
                                    </w:r>
                                    <w:r w:rsidR="007414F3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CCC-</w:t>
                                    </w:r>
                                    <w:r w:rsidR="003034EB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LPN-202</w:t>
                                    </w:r>
                                    <w:r w:rsidR="00A908A8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4</w:t>
                                    </w:r>
                                    <w:r w:rsidR="003034EB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-00</w:t>
                                    </w:r>
                                    <w:r w:rsidR="00A908A8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39</w:t>
                                    </w:r>
                                  </w:p>
                                </w:sdtContent>
                              </w:sdt>
                              <w:p w14:paraId="1AB87DE1" w14:textId="77777777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5261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458E00" id="Group 21" o:spid="_x0000_s1026" style="position:absolute;margin-left:320.25pt;margin-top:-36.75pt;width:168.75pt;height:50.3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37358192" w14:textId="70ADF703" w:rsidR="007A0E60" w:rsidRPr="006B27F1" w:rsidRDefault="007A0E60" w:rsidP="007A0E60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  <w:r w:rsidRPr="006B27F1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EDESUR-</w:t>
                              </w:r>
                              <w:r w:rsidR="007414F3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CCC-</w:t>
                              </w:r>
                              <w:r w:rsidR="003034EB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LPN-202</w:t>
                              </w:r>
                              <w:r w:rsidR="00A908A8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4</w:t>
                              </w:r>
                              <w:r w:rsidR="003034EB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-00</w:t>
                              </w:r>
                              <w:r w:rsidR="00A908A8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39</w:t>
                              </w:r>
                            </w:p>
                          </w:sdtContent>
                        </w:sdt>
                        <w:p w14:paraId="1AB87DE1" w14:textId="77777777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55261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4E6858D4" wp14:editId="14248A0B">
            <wp:simplePos x="0" y="0"/>
            <wp:positionH relativeFrom="column">
              <wp:posOffset>2317067</wp:posOffset>
            </wp:positionH>
            <wp:positionV relativeFrom="paragraph">
              <wp:posOffset>-382270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8D09758" wp14:editId="554AF28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BFE759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D09758" id="Text Box 20" o:spid="_x0000_s1031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Cz+3sy4AAAAAoBAAAPAAAAAAAAAAAAAAAAAEcEAABkcnMv&#10;ZG93bnJldi54bWxQSwUGAAAAAAQABADzAAAAVAUAAAAA&#10;" filled="f" stroked="f">
                <v:textbox inset="0,0,0,0">
                  <w:txbxContent>
                    <w:p w14:paraId="3EBFE759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45321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46B335" wp14:editId="2E55B865">
                <wp:simplePos x="0" y="0"/>
                <wp:positionH relativeFrom="column">
                  <wp:posOffset>-528955</wp:posOffset>
                </wp:positionH>
                <wp:positionV relativeFrom="paragraph">
                  <wp:posOffset>-161925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220537A0" w14:textId="77777777" w:rsidR="00BC61BD" w:rsidRPr="00BC61BD" w:rsidRDefault="00453215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5321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B72DF35" wp14:editId="00E9DFA1">
                                      <wp:extent cx="795443" cy="498809"/>
                                      <wp:effectExtent l="0" t="0" r="5080" b="0"/>
                                      <wp:docPr id="23" name="Imagen 1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Imagen 1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12854" cy="50972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46B335" id="Text Box 2" o:spid="_x0000_s1032" type="#_x0000_t202" style="position:absolute;margin-left:-41.65pt;margin-top:-12.7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20537A0" w14:textId="77777777" w:rsidR="00BC61BD" w:rsidRPr="00BC61BD" w:rsidRDefault="00453215">
                          <w:pPr>
                            <w:rPr>
                              <w:lang w:val="en-US"/>
                            </w:rPr>
                          </w:pPr>
                          <w:r w:rsidRPr="0045321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B72DF35" wp14:editId="00E9DFA1">
                                <wp:extent cx="795443" cy="498809"/>
                                <wp:effectExtent l="0" t="0" r="5080" b="0"/>
                                <wp:docPr id="23" name="Imagen 1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Nuevo Logo EDESUR.jpg"/>
                                        <pic:cNvPicPr/>
                                      </pic:nvPicPr>
                                      <pic:blipFill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12854" cy="50972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5FA093C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98FC0C0" wp14:editId="0AE25939">
                <wp:simplePos x="0" y="0"/>
                <wp:positionH relativeFrom="column">
                  <wp:posOffset>4530259</wp:posOffset>
                </wp:positionH>
                <wp:positionV relativeFrom="paragraph">
                  <wp:posOffset>135938</wp:posOffset>
                </wp:positionV>
                <wp:extent cx="1636826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6826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95A516" w14:textId="77777777" w:rsidR="0026335F" w:rsidRPr="0026335F" w:rsidRDefault="00000000" w:rsidP="00792513">
                            <w:pPr>
                              <w:jc w:val="center"/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792513">
                                  <w:rPr>
                                    <w:rStyle w:val="Style5"/>
                                    <w:lang w:val="es-DO"/>
                                  </w:rPr>
                                  <w:t xml:space="preserve">Seleccionar fecha </w:t>
                                </w:r>
                                <w:r w:rsidR="00BC0E68">
                                  <w:rPr>
                                    <w:rStyle w:val="Style5"/>
                                    <w:lang w:val="es-DO"/>
                                  </w:rPr>
                                  <w:t xml:space="preserve">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8FC0C0" id="Text Box 12" o:spid="_x0000_s1033" type="#_x0000_t202" style="position:absolute;margin-left:356.7pt;margin-top:10.7pt;width:128.9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" filled="f" stroked="f">
                <v:textbox>
                  <w:txbxContent>
                    <w:p w14:paraId="0295A516" w14:textId="77777777" w:rsidR="0026335F" w:rsidRPr="0026335F" w:rsidRDefault="00844F9F" w:rsidP="00792513">
                      <w:pPr>
                        <w:jc w:val="center"/>
                      </w:pPr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92513">
                            <w:rPr>
                              <w:rStyle w:val="Style5"/>
                              <w:lang w:val="es-DO"/>
                            </w:rPr>
                            <w:t xml:space="preserve">Seleccionar fecha </w:t>
                          </w:r>
                          <w:r w:rsidR="00BC0E68">
                            <w:rPr>
                              <w:rStyle w:val="Style5"/>
                              <w:lang w:val="es-DO"/>
                            </w:rPr>
                            <w:t xml:space="preserve">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44104AA" w14:textId="77777777" w:rsidR="00535962" w:rsidRDefault="00FA01DC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885A086" wp14:editId="296BECBA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8283FE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32EB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C32EB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C32EB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C32EB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5A086" id="Text Box 13" o:spid="_x0000_s1034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" filled="f" stroked="f">
                <v:textbox>
                  <w:txbxContent>
                    <w:p w14:paraId="6C8283FE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C32EB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C32EB5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C32EB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C32EB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657051" wp14:editId="4A92979C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7BDBB2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3417A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EDESUR DOMINICANA, S.A.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57051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" stroked="f">
                <v:textbox>
                  <w:txbxContent>
                    <w:p w14:paraId="567BDBB2" w14:textId="77777777" w:rsidR="002E1412" w:rsidRPr="002E1412" w:rsidRDefault="00844F9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417A9">
                            <w:rPr>
                              <w:rStyle w:val="Style6"/>
                              <w:sz w:val="24"/>
                              <w:szCs w:val="24"/>
                            </w:rPr>
                            <w:t>EDESUR DOMINICANA, S.A.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5C9445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3B102D7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4CF20BF" wp14:editId="492840DD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C34B37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CF20BF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15C34B37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8C6E1E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84D3355" wp14:editId="34B6FD93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DE0B86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0D721D">
                                  <w:rPr>
                                    <w:rStyle w:val="Style8"/>
                                    <w:smallCaps/>
                                  </w:rPr>
                                  <w:t>GERENCIA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4D3355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49DE0B86" w14:textId="77777777" w:rsidR="002E1412" w:rsidRPr="002E1412" w:rsidRDefault="00844F9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0D721D">
                            <w:rPr>
                              <w:rStyle w:val="Style8"/>
                              <w:smallCaps/>
                            </w:rPr>
                            <w:t>GERENCIA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D50EB2" w14:textId="77777777" w:rsidR="0062592A" w:rsidRPr="001007E7" w:rsidRDefault="003417A9" w:rsidP="001007E7">
      <w:pPr>
        <w:tabs>
          <w:tab w:val="left" w:pos="6267"/>
        </w:tabs>
        <w:jc w:val="center"/>
        <w:rPr>
          <w:smallCaps/>
        </w:rPr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B2AC4FE" wp14:editId="62D4473F">
                <wp:simplePos x="0" y="0"/>
                <wp:positionH relativeFrom="column">
                  <wp:posOffset>-762000</wp:posOffset>
                </wp:positionH>
                <wp:positionV relativeFrom="paragraph">
                  <wp:posOffset>-2385060</wp:posOffset>
                </wp:positionV>
                <wp:extent cx="2420216" cy="248920"/>
                <wp:effectExtent l="0" t="0" r="0" b="0"/>
                <wp:wrapNone/>
                <wp:docPr id="3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0216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EBE453" w14:textId="77777777" w:rsidR="003417A9" w:rsidRDefault="003417A9" w:rsidP="003417A9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2AC4FE" id="_x0000_s1038" type="#_x0000_t202" style="position:absolute;left:0;text-align:left;margin-left:-60pt;margin-top:-187.8pt;width:190.55pt;height:19.6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" stroked="f">
                <v:textbox>
                  <w:txbxContent>
                    <w:p w14:paraId="7EEBE453" w14:textId="77777777" w:rsidR="003417A9" w:rsidRDefault="003417A9" w:rsidP="003417A9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8A189D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83212B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6405AC7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8B5EF8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6B1EA0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D3B11C1" w14:textId="77777777" w:rsidTr="00E82502">
        <w:trPr>
          <w:cantSplit/>
          <w:trHeight w:val="440"/>
        </w:trPr>
        <w:tc>
          <w:tcPr>
            <w:tcW w:w="9252" w:type="dxa"/>
          </w:tcPr>
          <w:p w14:paraId="726BD0ED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85025EA" w14:textId="77777777" w:rsidTr="00E82502">
        <w:trPr>
          <w:cantSplit/>
          <w:trHeight w:val="440"/>
        </w:trPr>
        <w:tc>
          <w:tcPr>
            <w:tcW w:w="9252" w:type="dxa"/>
          </w:tcPr>
          <w:p w14:paraId="4E24E41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5CCA924B" w14:textId="77777777" w:rsidTr="00E82502">
        <w:trPr>
          <w:cantSplit/>
          <w:trHeight w:val="440"/>
        </w:trPr>
        <w:tc>
          <w:tcPr>
            <w:tcW w:w="9252" w:type="dxa"/>
          </w:tcPr>
          <w:p w14:paraId="35CB8C1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5D02BB4F" w14:textId="77777777" w:rsidTr="00E82502">
        <w:trPr>
          <w:cantSplit/>
          <w:trHeight w:val="440"/>
        </w:trPr>
        <w:tc>
          <w:tcPr>
            <w:tcW w:w="9252" w:type="dxa"/>
          </w:tcPr>
          <w:p w14:paraId="625B20B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0728004" w14:textId="77777777" w:rsidTr="00E82502">
        <w:trPr>
          <w:cantSplit/>
          <w:trHeight w:val="440"/>
        </w:trPr>
        <w:tc>
          <w:tcPr>
            <w:tcW w:w="9252" w:type="dxa"/>
          </w:tcPr>
          <w:p w14:paraId="4CD8B3B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122CA31" w14:textId="77777777" w:rsidTr="00E82502">
        <w:trPr>
          <w:cantSplit/>
          <w:trHeight w:val="440"/>
        </w:trPr>
        <w:tc>
          <w:tcPr>
            <w:tcW w:w="9252" w:type="dxa"/>
          </w:tcPr>
          <w:p w14:paraId="33A5F6D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0FA6FD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2A162A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4514D9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E1AB1C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EB38015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3372DD" w14:textId="77777777" w:rsidR="00F3472D" w:rsidRDefault="00F3472D" w:rsidP="001007E7">
      <w:pPr>
        <w:spacing w:after="0" w:line="240" w:lineRule="auto"/>
      </w:pPr>
      <w:r>
        <w:separator/>
      </w:r>
    </w:p>
  </w:endnote>
  <w:endnote w:type="continuationSeparator" w:id="0">
    <w:p w14:paraId="646D9CEA" w14:textId="77777777" w:rsidR="00F3472D" w:rsidRDefault="00F3472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EEC1D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81E9EBE" wp14:editId="19BC8670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07E3EFE" wp14:editId="36437AFA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34E235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2D6C00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7E3EF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9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734E235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2D6C00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D1A774" wp14:editId="6711F6C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2BA0FE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D1A774" id="Text Box 1" o:spid="_x0000_s1040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42BA0FE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B8F0C1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9D027B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190BBC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88167E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77C379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EA3B3A" w14:textId="77777777" w:rsidR="00F3472D" w:rsidRDefault="00F3472D" w:rsidP="001007E7">
      <w:pPr>
        <w:spacing w:after="0" w:line="240" w:lineRule="auto"/>
      </w:pPr>
      <w:r>
        <w:separator/>
      </w:r>
    </w:p>
  </w:footnote>
  <w:footnote w:type="continuationSeparator" w:id="0">
    <w:p w14:paraId="302D5164" w14:textId="77777777" w:rsidR="00F3472D" w:rsidRDefault="00F3472D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36DA2"/>
    <w:rsid w:val="00045479"/>
    <w:rsid w:val="0005792C"/>
    <w:rsid w:val="000671A5"/>
    <w:rsid w:val="000909CD"/>
    <w:rsid w:val="000B0DCD"/>
    <w:rsid w:val="000D721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03EAA"/>
    <w:rsid w:val="00207403"/>
    <w:rsid w:val="002231A9"/>
    <w:rsid w:val="00253DBA"/>
    <w:rsid w:val="0026335F"/>
    <w:rsid w:val="00295BD4"/>
    <w:rsid w:val="002A1734"/>
    <w:rsid w:val="002D451D"/>
    <w:rsid w:val="002D64CB"/>
    <w:rsid w:val="002E1412"/>
    <w:rsid w:val="003034EB"/>
    <w:rsid w:val="00314023"/>
    <w:rsid w:val="00341484"/>
    <w:rsid w:val="003417A9"/>
    <w:rsid w:val="00392351"/>
    <w:rsid w:val="003A6141"/>
    <w:rsid w:val="003B0A53"/>
    <w:rsid w:val="003C69E0"/>
    <w:rsid w:val="003E26BD"/>
    <w:rsid w:val="00404131"/>
    <w:rsid w:val="0042490F"/>
    <w:rsid w:val="004379A6"/>
    <w:rsid w:val="0044234A"/>
    <w:rsid w:val="00453215"/>
    <w:rsid w:val="00456C17"/>
    <w:rsid w:val="00466B9C"/>
    <w:rsid w:val="00484B5D"/>
    <w:rsid w:val="004A3867"/>
    <w:rsid w:val="004B30DA"/>
    <w:rsid w:val="004C4AA4"/>
    <w:rsid w:val="004D45A8"/>
    <w:rsid w:val="00521FE7"/>
    <w:rsid w:val="005358B8"/>
    <w:rsid w:val="00535962"/>
    <w:rsid w:val="006057A2"/>
    <w:rsid w:val="00611A07"/>
    <w:rsid w:val="0062592A"/>
    <w:rsid w:val="006506D0"/>
    <w:rsid w:val="00651E48"/>
    <w:rsid w:val="00666D56"/>
    <w:rsid w:val="006709BC"/>
    <w:rsid w:val="006F00F8"/>
    <w:rsid w:val="006F567F"/>
    <w:rsid w:val="00700296"/>
    <w:rsid w:val="00725091"/>
    <w:rsid w:val="007414F3"/>
    <w:rsid w:val="007449C0"/>
    <w:rsid w:val="00751F9E"/>
    <w:rsid w:val="00780880"/>
    <w:rsid w:val="00792513"/>
    <w:rsid w:val="007978AC"/>
    <w:rsid w:val="007A0E60"/>
    <w:rsid w:val="007B0E1F"/>
    <w:rsid w:val="007B6F6F"/>
    <w:rsid w:val="007C3247"/>
    <w:rsid w:val="007F5114"/>
    <w:rsid w:val="00820C9F"/>
    <w:rsid w:val="00821E75"/>
    <w:rsid w:val="00823A69"/>
    <w:rsid w:val="0082707E"/>
    <w:rsid w:val="008315B0"/>
    <w:rsid w:val="00844F9F"/>
    <w:rsid w:val="00863B27"/>
    <w:rsid w:val="008B3AE5"/>
    <w:rsid w:val="008C388B"/>
    <w:rsid w:val="008E488C"/>
    <w:rsid w:val="00953C90"/>
    <w:rsid w:val="00966EEE"/>
    <w:rsid w:val="00977C54"/>
    <w:rsid w:val="009C6848"/>
    <w:rsid w:val="00A16099"/>
    <w:rsid w:val="00A60C17"/>
    <w:rsid w:val="00A640BD"/>
    <w:rsid w:val="00A641A7"/>
    <w:rsid w:val="00A72F42"/>
    <w:rsid w:val="00A83FC7"/>
    <w:rsid w:val="00A908A8"/>
    <w:rsid w:val="00AD7919"/>
    <w:rsid w:val="00AF2E6B"/>
    <w:rsid w:val="00B02A80"/>
    <w:rsid w:val="00B47F3B"/>
    <w:rsid w:val="00B53C44"/>
    <w:rsid w:val="00B6027F"/>
    <w:rsid w:val="00B62EEF"/>
    <w:rsid w:val="00B67C42"/>
    <w:rsid w:val="00B924E4"/>
    <w:rsid w:val="00B9599E"/>
    <w:rsid w:val="00B97B51"/>
    <w:rsid w:val="00BA0007"/>
    <w:rsid w:val="00BB1D79"/>
    <w:rsid w:val="00BC0E68"/>
    <w:rsid w:val="00BC1D0C"/>
    <w:rsid w:val="00BC61BD"/>
    <w:rsid w:val="00BC734D"/>
    <w:rsid w:val="00BD1586"/>
    <w:rsid w:val="00BE0C21"/>
    <w:rsid w:val="00C078CB"/>
    <w:rsid w:val="00C17248"/>
    <w:rsid w:val="00C22225"/>
    <w:rsid w:val="00C22DBE"/>
    <w:rsid w:val="00C32EB5"/>
    <w:rsid w:val="00C5078F"/>
    <w:rsid w:val="00C66D08"/>
    <w:rsid w:val="00C7230B"/>
    <w:rsid w:val="00C7470C"/>
    <w:rsid w:val="00C94003"/>
    <w:rsid w:val="00CA0E82"/>
    <w:rsid w:val="00CA164C"/>
    <w:rsid w:val="00CA4661"/>
    <w:rsid w:val="00CE67A3"/>
    <w:rsid w:val="00D1201E"/>
    <w:rsid w:val="00D24FA7"/>
    <w:rsid w:val="00D45A3E"/>
    <w:rsid w:val="00D64696"/>
    <w:rsid w:val="00D67A06"/>
    <w:rsid w:val="00D7710E"/>
    <w:rsid w:val="00D90D49"/>
    <w:rsid w:val="00D92AF0"/>
    <w:rsid w:val="00D9600B"/>
    <w:rsid w:val="00DA348E"/>
    <w:rsid w:val="00DC5D96"/>
    <w:rsid w:val="00DD4F3E"/>
    <w:rsid w:val="00DF3725"/>
    <w:rsid w:val="00DF5191"/>
    <w:rsid w:val="00E13E55"/>
    <w:rsid w:val="00E30A7E"/>
    <w:rsid w:val="00E64FB3"/>
    <w:rsid w:val="00E82502"/>
    <w:rsid w:val="00EA6B34"/>
    <w:rsid w:val="00EA7406"/>
    <w:rsid w:val="00EE1E7B"/>
    <w:rsid w:val="00F225BF"/>
    <w:rsid w:val="00F3472D"/>
    <w:rsid w:val="00F50ED1"/>
    <w:rsid w:val="00F53753"/>
    <w:rsid w:val="00F7167E"/>
    <w:rsid w:val="00F7443C"/>
    <w:rsid w:val="00F77B87"/>
    <w:rsid w:val="00F84D68"/>
    <w:rsid w:val="00F9504D"/>
    <w:rsid w:val="00F96C98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42A174"/>
  <w15:docId w15:val="{4B846796-D436-46F1-8554-04BC10D1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3417A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76CCB-CBDC-4E46-B2F2-547F0BCC5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1</TotalTime>
  <Pages>1</Pages>
  <Words>155</Words>
  <Characters>856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Omar Arias Fernandez</cp:lastModifiedBy>
  <cp:revision>4</cp:revision>
  <cp:lastPrinted>2011-03-04T18:48:00Z</cp:lastPrinted>
  <dcterms:created xsi:type="dcterms:W3CDTF">2022-01-23T17:21:00Z</dcterms:created>
  <dcterms:modified xsi:type="dcterms:W3CDTF">2024-11-08T13:06:00Z</dcterms:modified>
</cp:coreProperties>
</file>